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40687" w14:textId="77777777" w:rsidR="00570749" w:rsidRDefault="00570749" w:rsidP="005707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ROCHE, senior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76B1DB9" w14:textId="77777777" w:rsidR="00570749" w:rsidRDefault="00570749" w:rsidP="00570749">
      <w:pPr>
        <w:rPr>
          <w:rFonts w:ascii="Times New Roman" w:hAnsi="Times New Roman" w:cs="Times New Roman"/>
        </w:rPr>
      </w:pPr>
    </w:p>
    <w:p w14:paraId="335FE9EC" w14:textId="77777777" w:rsidR="00570749" w:rsidRDefault="00570749" w:rsidP="00570749">
      <w:pPr>
        <w:rPr>
          <w:rFonts w:ascii="Times New Roman" w:hAnsi="Times New Roman" w:cs="Times New Roman"/>
        </w:rPr>
      </w:pPr>
    </w:p>
    <w:p w14:paraId="019DC08E" w14:textId="77777777" w:rsidR="00570749" w:rsidRDefault="00570749" w:rsidP="005707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Thomas </w:t>
      </w:r>
      <w:proofErr w:type="spellStart"/>
      <w:r>
        <w:rPr>
          <w:rFonts w:ascii="Times New Roman" w:hAnsi="Times New Roman" w:cs="Times New Roman"/>
        </w:rPr>
        <w:t>Kemys</w:t>
      </w:r>
      <w:proofErr w:type="spellEnd"/>
      <w:r>
        <w:rPr>
          <w:rFonts w:ascii="Times New Roman" w:hAnsi="Times New Roman" w:cs="Times New Roman"/>
        </w:rPr>
        <w:t xml:space="preserve">(q.v.) and Walter </w:t>
      </w:r>
      <w:proofErr w:type="spellStart"/>
      <w:r>
        <w:rPr>
          <w:rFonts w:ascii="Times New Roman" w:hAnsi="Times New Roman" w:cs="Times New Roman"/>
        </w:rPr>
        <w:t>Samburn</w:t>
      </w:r>
      <w:proofErr w:type="spellEnd"/>
      <w:r>
        <w:rPr>
          <w:rFonts w:ascii="Times New Roman" w:hAnsi="Times New Roman" w:cs="Times New Roman"/>
        </w:rPr>
        <w:t>, junior(q.v.), made a plaint</w:t>
      </w:r>
    </w:p>
    <w:p w14:paraId="1BF0B572" w14:textId="77777777" w:rsidR="00570749" w:rsidRDefault="00570749" w:rsidP="005707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account as bailiff against Thomas Pratte of </w:t>
      </w:r>
      <w:proofErr w:type="spellStart"/>
      <w:r>
        <w:rPr>
          <w:rFonts w:ascii="Times New Roman" w:hAnsi="Times New Roman" w:cs="Times New Roman"/>
        </w:rPr>
        <w:t>Remenham</w:t>
      </w:r>
      <w:proofErr w:type="spellEnd"/>
      <w:r>
        <w:rPr>
          <w:rFonts w:ascii="Times New Roman" w:hAnsi="Times New Roman" w:cs="Times New Roman"/>
        </w:rPr>
        <w:t xml:space="preserve">, </w:t>
      </w:r>
    </w:p>
    <w:p w14:paraId="7C6D902E" w14:textId="77777777" w:rsidR="00570749" w:rsidRDefault="00570749" w:rsidP="005707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Berkshire(q.v.).</w:t>
      </w:r>
    </w:p>
    <w:p w14:paraId="12414224" w14:textId="77777777" w:rsidR="00570749" w:rsidRDefault="00570749" w:rsidP="005707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C931FE4" w14:textId="77777777" w:rsidR="00570749" w:rsidRDefault="00570749" w:rsidP="00570749">
      <w:pPr>
        <w:rPr>
          <w:rFonts w:ascii="Times New Roman" w:hAnsi="Times New Roman" w:cs="Times New Roman"/>
        </w:rPr>
      </w:pPr>
    </w:p>
    <w:p w14:paraId="633B4C3C" w14:textId="77777777" w:rsidR="00570749" w:rsidRDefault="00570749" w:rsidP="00570749">
      <w:pPr>
        <w:rPr>
          <w:rFonts w:ascii="Times New Roman" w:hAnsi="Times New Roman" w:cs="Times New Roman"/>
        </w:rPr>
      </w:pPr>
    </w:p>
    <w:p w14:paraId="74E894E7" w14:textId="77777777" w:rsidR="00570749" w:rsidRDefault="00570749" w:rsidP="005707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November 2018</w:t>
      </w:r>
    </w:p>
    <w:p w14:paraId="3A1B45A3" w14:textId="77777777" w:rsidR="006B2F86" w:rsidRPr="00E71FC3" w:rsidRDefault="005707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F2865" w14:textId="77777777" w:rsidR="00570749" w:rsidRDefault="00570749" w:rsidP="00E71FC3">
      <w:r>
        <w:separator/>
      </w:r>
    </w:p>
  </w:endnote>
  <w:endnote w:type="continuationSeparator" w:id="0">
    <w:p w14:paraId="1BDF1773" w14:textId="77777777" w:rsidR="00570749" w:rsidRDefault="0057074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5E66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B4399" w14:textId="77777777" w:rsidR="00570749" w:rsidRDefault="00570749" w:rsidP="00E71FC3">
      <w:r>
        <w:separator/>
      </w:r>
    </w:p>
  </w:footnote>
  <w:footnote w:type="continuationSeparator" w:id="0">
    <w:p w14:paraId="2B5A19B7" w14:textId="77777777" w:rsidR="00570749" w:rsidRDefault="0057074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749"/>
    <w:rsid w:val="001A7C09"/>
    <w:rsid w:val="0057074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B6366"/>
  <w15:chartTrackingRefBased/>
  <w15:docId w15:val="{A650B40F-026B-4B1B-85B2-A1034F52E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074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707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2018-12-01T14:31:00Z</dcterms:created>
  <dcterms:modified xsi:type="dcterms:W3CDTF">2018-12-01T14:31:00Z</dcterms:modified>
</cp:coreProperties>
</file>